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31C70F27" w14:textId="5DE0D3C1" w:rsidR="0047349C" w:rsidRPr="004146EC" w:rsidRDefault="0047349C" w:rsidP="0047349C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</w:t>
      </w:r>
      <w:r w:rsidR="00CA5DAA">
        <w:rPr>
          <w:rFonts w:cs="Arial"/>
          <w:sz w:val="19"/>
          <w:szCs w:val="19"/>
        </w:rPr>
        <w:t>001</w:t>
      </w:r>
      <w:r>
        <w:rPr>
          <w:rFonts w:cs="Arial"/>
          <w:sz w:val="19"/>
          <w:szCs w:val="19"/>
        </w:rPr>
        <w:t>/202</w:t>
      </w:r>
      <w:r w:rsidR="00CA5DAA">
        <w:rPr>
          <w:rFonts w:cs="Arial"/>
          <w:sz w:val="19"/>
          <w:szCs w:val="19"/>
        </w:rPr>
        <w:t>5</w:t>
      </w:r>
    </w:p>
    <w:p w14:paraId="3C9D2861" w14:textId="2F51C332" w:rsidR="0047349C" w:rsidRPr="004146EC" w:rsidRDefault="0047349C" w:rsidP="0047349C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</w:t>
      </w:r>
      <w:r w:rsidR="00CA5DAA">
        <w:rPr>
          <w:rFonts w:cs="Arial"/>
          <w:sz w:val="19"/>
          <w:szCs w:val="19"/>
        </w:rPr>
        <w:t>5-001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soponudnika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464738A7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r w:rsidR="00181A3B">
        <w:rPr>
          <w:rFonts w:cs="Arial"/>
          <w:i/>
        </w:rPr>
        <w:t>ponudbe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427CE" w14:textId="77777777" w:rsidR="009D7692" w:rsidRDefault="009D7692">
      <w:r>
        <w:separator/>
      </w:r>
    </w:p>
  </w:endnote>
  <w:endnote w:type="continuationSeparator" w:id="0">
    <w:p w14:paraId="60243373" w14:textId="77777777" w:rsidR="009D7692" w:rsidRDefault="009D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20BC5B5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7349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7349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4BA9C3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A5DA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A5DA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0E68B" w14:textId="77777777" w:rsidR="009D7692" w:rsidRDefault="009D7692">
      <w:r>
        <w:separator/>
      </w:r>
    </w:p>
  </w:footnote>
  <w:footnote w:type="continuationSeparator" w:id="0">
    <w:p w14:paraId="528F2078" w14:textId="77777777" w:rsidR="009D7692" w:rsidRDefault="009D7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6E4CC5" w:rsidR="00C0552D" w:rsidRPr="009C7CFD" w:rsidRDefault="00475BDC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- </w:t>
          </w:r>
          <w:r w:rsidR="000E474A">
            <w:rPr>
              <w:rFonts w:cs="Arial"/>
              <w:color w:val="000000"/>
              <w:sz w:val="16"/>
              <w:szCs w:val="16"/>
            </w:rPr>
            <w:t xml:space="preserve">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474A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1A3B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3749"/>
    <w:rsid w:val="00235E41"/>
    <w:rsid w:val="002413BB"/>
    <w:rsid w:val="00241698"/>
    <w:rsid w:val="0025100F"/>
    <w:rsid w:val="00251D3F"/>
    <w:rsid w:val="002523A6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131"/>
    <w:rsid w:val="0037231D"/>
    <w:rsid w:val="00380840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4B76"/>
    <w:rsid w:val="0043532D"/>
    <w:rsid w:val="00445049"/>
    <w:rsid w:val="004527D6"/>
    <w:rsid w:val="00455EB9"/>
    <w:rsid w:val="004720C5"/>
    <w:rsid w:val="0047349C"/>
    <w:rsid w:val="00475BDC"/>
    <w:rsid w:val="0047643E"/>
    <w:rsid w:val="004777D5"/>
    <w:rsid w:val="004801D0"/>
    <w:rsid w:val="004A0508"/>
    <w:rsid w:val="004A50C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A4DD5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254A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0A9"/>
    <w:rsid w:val="007F3757"/>
    <w:rsid w:val="007F4AC2"/>
    <w:rsid w:val="007F7EE3"/>
    <w:rsid w:val="008155E7"/>
    <w:rsid w:val="00815CB3"/>
    <w:rsid w:val="00824D1D"/>
    <w:rsid w:val="00830FBC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772E5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D7692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768E4"/>
    <w:rsid w:val="00A80F14"/>
    <w:rsid w:val="00A83E62"/>
    <w:rsid w:val="00A92149"/>
    <w:rsid w:val="00A92BBB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045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A5DAA"/>
    <w:rsid w:val="00CB008E"/>
    <w:rsid w:val="00CB0D95"/>
    <w:rsid w:val="00CB3FD2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06445"/>
    <w:rsid w:val="00E2492B"/>
    <w:rsid w:val="00E30663"/>
    <w:rsid w:val="00E30DB7"/>
    <w:rsid w:val="00E3300C"/>
    <w:rsid w:val="00E43C3D"/>
    <w:rsid w:val="00E44BD5"/>
    <w:rsid w:val="00E54EC4"/>
    <w:rsid w:val="00E550C0"/>
    <w:rsid w:val="00E61921"/>
    <w:rsid w:val="00E676C3"/>
    <w:rsid w:val="00E749F2"/>
    <w:rsid w:val="00E81DF5"/>
    <w:rsid w:val="00E932C8"/>
    <w:rsid w:val="00E95B73"/>
    <w:rsid w:val="00E9600A"/>
    <w:rsid w:val="00E97A5C"/>
    <w:rsid w:val="00EA7B9C"/>
    <w:rsid w:val="00EB0DA9"/>
    <w:rsid w:val="00EB3FAB"/>
    <w:rsid w:val="00EC3D4E"/>
    <w:rsid w:val="00ED41FC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01E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B8404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51CC4-99DF-4D33-B7FF-F8C8D6AC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910F05-6F2F-4D7C-9940-D90226C2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14</cp:revision>
  <cp:lastPrinted>2016-06-20T06:30:00Z</cp:lastPrinted>
  <dcterms:created xsi:type="dcterms:W3CDTF">2023-04-24T07:47:00Z</dcterms:created>
  <dcterms:modified xsi:type="dcterms:W3CDTF">2025-01-06T13:17:00Z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